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Merthyr Tydfil and Aberdare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Merthyr Tydfil and Aberdare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Merthyr Tydfil and Aberdare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Merthyr Tydfil and Aberdare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Merthyr Tydfil and Aberdare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Merthyr Tydfil and Aberdare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59.4% </w:t>
      </w:r>
      <w:r w:rsidRPr="004747BF">
        <w:rPr>
          <w:rFonts w:ascii="Libre Franklin Light" w:eastAsia="Times New Roman" w:hAnsi="Libre Franklin Light" w:cs="Calibri Light"/>
        </w:rPr>
        <w:t xml:space="preserve">of those respondents classified as PGSI 8+ in Merthyr Tydfil and Aberdare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Merthyr Tydfil and Aberdare is estimated to be </w:t>
      </w:r>
      <w:r w:rsidRPr="00773DF7">
        <w:rPr>
          <w:rFonts w:ascii="Libre Franklin Light" w:eastAsia="Times New Roman" w:hAnsi="Libre Franklin Light" w:cs="Calibri Light"/>
          <w:b/>
          <w:bCs/>
          <w:color w:val="C45911" w:themeColor="accent2" w:themeShade="BF"/>
        </w:rPr>
        <w:t xml:space="preserve">£1,908,182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Merthyr Tydfil and Aberdare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Merthyr Tydfil and Aberdare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Merthyr Tydfil and Aberdare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Merthyr Tydfil and Aberdare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rthyr Tydfil and Aberda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Merthyr Tydfil and Aberdare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rthyr Tydfil and Aberda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Merthyr Tydfil and Aberdare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Merthyr Tydfil and Aberdare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rthyr Tydfil and Aberda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Merthyr Tydfil and Aberdare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Merthyr Tydfil and Aberdare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Merthyr Tydfil and Aberdare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Merthyr Tydfil and Aberdare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Merthyr Tydfil and Aberdare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Merthyr Tydfil and Aberdare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£1,908,182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Merthyr Tydfil and Aberdare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£31,081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£642,776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£46,046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£1,151,586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£1,908,182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Merthyr Tydfil and Aberdare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Merthyr Tydfil and Aberdare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 and Aberdare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 and Aberdare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 and Aberdare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Merthyr Tydfil and Aberdare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Merthyr Tydfil and Aberdare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Merthyr Tydfil and Aberdare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Merthyr Tydfil and Aberdare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Merthyr Tydfil and Aberdare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Merthyr Tydfil and Aberdare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Merthyr Tydfil and Aberdare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6A93EE2-4825-4CDB-BC47-13713908851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